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994700" w14:textId="77777777" w:rsidR="00F87056" w:rsidRDefault="00F87056" w:rsidP="00F87056">
      <w:pPr>
        <w:pStyle w:val="NoSpacing"/>
      </w:pPr>
      <w:r>
        <w:rPr>
          <w:u w:val="single"/>
        </w:rPr>
        <w:t>Mabel CURWEN</w:t>
      </w:r>
      <w:r>
        <w:t xml:space="preserve">  </w:t>
      </w:r>
      <w:proofErr w:type="gramStart"/>
      <w:r>
        <w:t xml:space="preserve">   (</w:t>
      </w:r>
      <w:proofErr w:type="gramEnd"/>
      <w:r>
        <w:t>fl.1480)</w:t>
      </w:r>
    </w:p>
    <w:p w14:paraId="69459E8B" w14:textId="77777777" w:rsidR="00F87056" w:rsidRDefault="00F87056" w:rsidP="00F87056">
      <w:pPr>
        <w:pStyle w:val="NoSpacing"/>
      </w:pPr>
    </w:p>
    <w:p w14:paraId="2EE028A4" w14:textId="77777777" w:rsidR="00F87056" w:rsidRDefault="00F87056" w:rsidP="00F87056">
      <w:pPr>
        <w:pStyle w:val="NoSpacing"/>
      </w:pPr>
    </w:p>
    <w:p w14:paraId="6883F5DD" w14:textId="77777777" w:rsidR="00F87056" w:rsidRDefault="00F87056" w:rsidP="00F87056">
      <w:pPr>
        <w:pStyle w:val="NoSpacing"/>
      </w:pPr>
      <w:r>
        <w:t>Daughter of Sir Christopher Curwen(</w:t>
      </w:r>
      <w:proofErr w:type="gramStart"/>
      <w:r>
        <w:t>d.1499)(</w:t>
      </w:r>
      <w:proofErr w:type="gramEnd"/>
      <w:r>
        <w:t>q.v.)</w:t>
      </w:r>
    </w:p>
    <w:p w14:paraId="297C1AC5" w14:textId="77777777" w:rsidR="00F87056" w:rsidRDefault="00F87056" w:rsidP="00F87056">
      <w:pPr>
        <w:pStyle w:val="NoSpacing"/>
      </w:pPr>
      <w:r>
        <w:t>(</w:t>
      </w:r>
      <w:hyperlink r:id="rId6" w:history="1">
        <w:r w:rsidRPr="00C534A3">
          <w:rPr>
            <w:rStyle w:val="Hyperlink"/>
          </w:rPr>
          <w:t>https://www.geni.com/people/Mabel-Sandford/6000000002980125436</w:t>
        </w:r>
      </w:hyperlink>
      <w:r>
        <w:t>)</w:t>
      </w:r>
    </w:p>
    <w:p w14:paraId="191BB83B" w14:textId="77777777" w:rsidR="00F87056" w:rsidRDefault="00F87056" w:rsidP="00F87056">
      <w:pPr>
        <w:pStyle w:val="NoSpacing"/>
      </w:pPr>
      <w:r>
        <w:t xml:space="preserve">= William Sandford of </w:t>
      </w:r>
      <w:proofErr w:type="spellStart"/>
      <w:r>
        <w:t>Askham</w:t>
      </w:r>
      <w:proofErr w:type="spellEnd"/>
      <w:r>
        <w:t>(</w:t>
      </w:r>
      <w:proofErr w:type="gramStart"/>
      <w:r>
        <w:t>d.1511)(</w:t>
      </w:r>
      <w:proofErr w:type="gramEnd"/>
      <w:r>
        <w:t>q.v.).   (ibid.)</w:t>
      </w:r>
    </w:p>
    <w:p w14:paraId="57777FE8" w14:textId="77777777" w:rsidR="00F87056" w:rsidRDefault="00F87056" w:rsidP="00F87056">
      <w:pPr>
        <w:pStyle w:val="NoSpacing"/>
      </w:pPr>
      <w:r>
        <w:t xml:space="preserve">Son:  Edmund, of </w:t>
      </w:r>
      <w:proofErr w:type="spellStart"/>
      <w:r>
        <w:t>Askham</w:t>
      </w:r>
      <w:proofErr w:type="spellEnd"/>
      <w:r>
        <w:t>.   (ibid.)</w:t>
      </w:r>
    </w:p>
    <w:p w14:paraId="1E72C445" w14:textId="77777777" w:rsidR="00F87056" w:rsidRDefault="00F87056" w:rsidP="00F87056">
      <w:pPr>
        <w:pStyle w:val="NoSpacing"/>
      </w:pPr>
    </w:p>
    <w:p w14:paraId="33E04E81" w14:textId="77777777" w:rsidR="00F87056" w:rsidRDefault="00F87056" w:rsidP="00F87056">
      <w:pPr>
        <w:pStyle w:val="NoSpacing"/>
      </w:pPr>
    </w:p>
    <w:p w14:paraId="3F30709F" w14:textId="77777777" w:rsidR="00F87056" w:rsidRDefault="00F87056" w:rsidP="00F87056">
      <w:pPr>
        <w:pStyle w:val="NoSpacing"/>
      </w:pPr>
      <w:r>
        <w:t>5 June 2018</w:t>
      </w:r>
    </w:p>
    <w:p w14:paraId="405D61B9" w14:textId="77777777" w:rsidR="00F87056" w:rsidRPr="00DE3651" w:rsidRDefault="00F87056" w:rsidP="00F87056">
      <w:pPr>
        <w:pStyle w:val="NoSpacing"/>
      </w:pPr>
    </w:p>
    <w:p w14:paraId="5C06AC11" w14:textId="77777777" w:rsidR="006B2F86" w:rsidRPr="00E71FC3" w:rsidRDefault="00F8705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BAF74E" w14:textId="77777777" w:rsidR="00F87056" w:rsidRDefault="00F87056" w:rsidP="00E71FC3">
      <w:pPr>
        <w:spacing w:after="0" w:line="240" w:lineRule="auto"/>
      </w:pPr>
      <w:r>
        <w:separator/>
      </w:r>
    </w:p>
  </w:endnote>
  <w:endnote w:type="continuationSeparator" w:id="0">
    <w:p w14:paraId="02B20BC2" w14:textId="77777777" w:rsidR="00F87056" w:rsidRDefault="00F8705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F8BCA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03F9D9" w14:textId="77777777" w:rsidR="00F87056" w:rsidRDefault="00F87056" w:rsidP="00E71FC3">
      <w:pPr>
        <w:spacing w:after="0" w:line="240" w:lineRule="auto"/>
      </w:pPr>
      <w:r>
        <w:separator/>
      </w:r>
    </w:p>
  </w:footnote>
  <w:footnote w:type="continuationSeparator" w:id="0">
    <w:p w14:paraId="66317F3E" w14:textId="77777777" w:rsidR="00F87056" w:rsidRDefault="00F8705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7056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87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0652E2"/>
  <w15:chartTrackingRefBased/>
  <w15:docId w15:val="{68EC2666-56C2-4900-994C-373BB03F4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F8705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geni.com/people/Mabel-Sandford/6000000002980125436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48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</cp:lastModifiedBy>
  <cp:revision>1</cp:revision>
  <dcterms:created xsi:type="dcterms:W3CDTF">2018-06-05T08:16:00Z</dcterms:created>
  <dcterms:modified xsi:type="dcterms:W3CDTF">2018-06-05T08:16:00Z</dcterms:modified>
</cp:coreProperties>
</file>